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8B782" w14:textId="77777777" w:rsidR="00C97A43" w:rsidRDefault="008552E3" w:rsidP="008552E3">
      <w:pPr>
        <w:jc w:val="center"/>
      </w:pPr>
      <w:r>
        <w:t>DEDICATION</w:t>
      </w:r>
    </w:p>
    <w:p w14:paraId="7CB4C44C" w14:textId="77777777" w:rsidR="008552E3" w:rsidRDefault="008552E3" w:rsidP="008552E3">
      <w:pPr>
        <w:jc w:val="center"/>
      </w:pPr>
    </w:p>
    <w:p w14:paraId="3DDBA227" w14:textId="15A9BF51" w:rsidR="008552E3" w:rsidRDefault="008552E3" w:rsidP="008552E3">
      <w:pPr>
        <w:spacing w:line="480" w:lineRule="auto"/>
      </w:pPr>
      <w:r>
        <w:tab/>
      </w:r>
      <w:r w:rsidR="00EC4DE9">
        <w:t>&lt;</w:t>
      </w:r>
      <w:r w:rsidR="00600598">
        <w:t>One page of dedication is permitted if the author wishes to include one. The text should be in Times New Roman</w:t>
      </w:r>
      <w:r w:rsidR="00EC4DE9">
        <w:t>, 12 point</w:t>
      </w:r>
      <w:r w:rsidR="00600598">
        <w:t xml:space="preserve"> throughout. The diction and contents of any dedication must be restrained and appropriate to scholarly work.</w:t>
      </w:r>
      <w:r w:rsidR="00EC4DE9">
        <w:t xml:space="preserve"> Think of this page as personal thanks.&gt;</w:t>
      </w:r>
    </w:p>
    <w:sectPr w:rsidR="008552E3" w:rsidSect="00EC4DE9">
      <w:footerReference w:type="default" r:id="rId6"/>
      <w:pgSz w:w="12240" w:h="15840"/>
      <w:pgMar w:top="2880" w:right="1440" w:bottom="1440" w:left="1440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B3DA" w14:textId="77777777" w:rsidR="00EC4DE9" w:rsidRDefault="00EC4DE9" w:rsidP="008552E3">
      <w:pPr>
        <w:spacing w:after="0" w:line="240" w:lineRule="auto"/>
      </w:pPr>
      <w:r>
        <w:separator/>
      </w:r>
    </w:p>
  </w:endnote>
  <w:endnote w:type="continuationSeparator" w:id="0">
    <w:p w14:paraId="6FF99505" w14:textId="77777777" w:rsidR="00EC4DE9" w:rsidRDefault="00EC4DE9" w:rsidP="0085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911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5EE1E" w14:textId="77777777" w:rsidR="008552E3" w:rsidRDefault="008552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CDD58" w14:textId="77777777" w:rsidR="008552E3" w:rsidRDefault="00855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43F8" w14:textId="77777777" w:rsidR="00EC4DE9" w:rsidRDefault="00EC4DE9" w:rsidP="008552E3">
      <w:pPr>
        <w:spacing w:after="0" w:line="240" w:lineRule="auto"/>
      </w:pPr>
      <w:r>
        <w:separator/>
      </w:r>
    </w:p>
  </w:footnote>
  <w:footnote w:type="continuationSeparator" w:id="0">
    <w:p w14:paraId="72B058A2" w14:textId="77777777" w:rsidR="00EC4DE9" w:rsidRDefault="00EC4DE9" w:rsidP="00855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E9"/>
    <w:rsid w:val="00600598"/>
    <w:rsid w:val="0077648B"/>
    <w:rsid w:val="008552E3"/>
    <w:rsid w:val="00B3265A"/>
    <w:rsid w:val="00B622C9"/>
    <w:rsid w:val="00C97A43"/>
    <w:rsid w:val="00EC4DE9"/>
    <w:rsid w:val="00ED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198D8"/>
  <w15:chartTrackingRefBased/>
  <w15:docId w15:val="{870DBB13-ABEB-4668-863E-E69D1A14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2E3"/>
  </w:style>
  <w:style w:type="paragraph" w:styleId="Footer">
    <w:name w:val="footer"/>
    <w:basedOn w:val="Normal"/>
    <w:link w:val="FooterChar"/>
    <w:uiPriority w:val="99"/>
    <w:unhideWhenUsed/>
    <w:rsid w:val="00855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c5667ded-5cfb-4081-9234-a4a602804adb_thesis_dissertation-template-pack%20(6).zip.adb\Thesis_Dissertation%20-%20Template%20Pack\E%20-%20Dedication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 - Dedication Page Template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1</cp:revision>
  <dcterms:created xsi:type="dcterms:W3CDTF">2024-01-24T19:52:00Z</dcterms:created>
  <dcterms:modified xsi:type="dcterms:W3CDTF">2024-01-24T19:53:00Z</dcterms:modified>
</cp:coreProperties>
</file>